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747CD" w14:textId="77777777" w:rsidR="00573D6A" w:rsidRDefault="00573D6A" w:rsidP="00573D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FREBERN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7E6A3988" w14:textId="77777777" w:rsidR="00573D6A" w:rsidRDefault="00573D6A" w:rsidP="00573D6A">
      <w:pPr>
        <w:pStyle w:val="NoSpacing"/>
        <w:rPr>
          <w:rFonts w:cs="Times New Roman"/>
          <w:szCs w:val="24"/>
        </w:rPr>
      </w:pPr>
    </w:p>
    <w:p w14:paraId="4C2E057D" w14:textId="77777777" w:rsidR="00573D6A" w:rsidRDefault="00573D6A" w:rsidP="00573D6A">
      <w:pPr>
        <w:pStyle w:val="NoSpacing"/>
        <w:rPr>
          <w:rFonts w:cs="Times New Roman"/>
          <w:szCs w:val="24"/>
        </w:rPr>
      </w:pPr>
    </w:p>
    <w:p w14:paraId="1C955E02" w14:textId="77777777" w:rsidR="00573D6A" w:rsidRDefault="00573D6A" w:rsidP="00573D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Jul.</w:t>
      </w:r>
      <w:r>
        <w:rPr>
          <w:rFonts w:cs="Times New Roman"/>
          <w:szCs w:val="24"/>
        </w:rPr>
        <w:tab/>
        <w:t>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Litcham</w:t>
      </w:r>
      <w:proofErr w:type="spellEnd"/>
      <w:r>
        <w:rPr>
          <w:rFonts w:cs="Times New Roman"/>
          <w:szCs w:val="24"/>
        </w:rPr>
        <w:t>, Norfolk,</w:t>
      </w:r>
    </w:p>
    <w:p w14:paraId="29444526" w14:textId="77777777" w:rsidR="00573D6A" w:rsidRDefault="00573D6A" w:rsidP="00573D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Sir Roger de Beauchamp(q.v.).</w:t>
      </w:r>
    </w:p>
    <w:p w14:paraId="3B1D9527" w14:textId="77777777" w:rsidR="00573D6A" w:rsidRDefault="00573D6A" w:rsidP="00573D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https://inquisitionspostmortem.ac.uk/view/inquisition/19-074/78</w:t>
        </w:r>
      </w:hyperlink>
      <w:r>
        <w:rPr>
          <w:rFonts w:cs="Times New Roman"/>
          <w:szCs w:val="24"/>
        </w:rPr>
        <w:t xml:space="preserve"> )</w:t>
      </w:r>
    </w:p>
    <w:p w14:paraId="78EFC48B" w14:textId="77777777" w:rsidR="00573D6A" w:rsidRDefault="00573D6A" w:rsidP="00573D6A">
      <w:pPr>
        <w:pStyle w:val="NoSpacing"/>
        <w:rPr>
          <w:rFonts w:cs="Times New Roman"/>
          <w:szCs w:val="24"/>
        </w:rPr>
      </w:pPr>
    </w:p>
    <w:p w14:paraId="2153FE5C" w14:textId="77777777" w:rsidR="00573D6A" w:rsidRDefault="00573D6A" w:rsidP="00573D6A">
      <w:pPr>
        <w:pStyle w:val="NoSpacing"/>
        <w:rPr>
          <w:rFonts w:cs="Times New Roman"/>
          <w:szCs w:val="24"/>
        </w:rPr>
      </w:pPr>
    </w:p>
    <w:p w14:paraId="2E51DE9F" w14:textId="77777777" w:rsidR="00573D6A" w:rsidRDefault="00573D6A" w:rsidP="00573D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360F8A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75A0F" w14:textId="77777777" w:rsidR="00573D6A" w:rsidRDefault="00573D6A" w:rsidP="009139A6">
      <w:r>
        <w:separator/>
      </w:r>
    </w:p>
  </w:endnote>
  <w:endnote w:type="continuationSeparator" w:id="0">
    <w:p w14:paraId="20167F18" w14:textId="77777777" w:rsidR="00573D6A" w:rsidRDefault="00573D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C2A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00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0C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BB2A9" w14:textId="77777777" w:rsidR="00573D6A" w:rsidRDefault="00573D6A" w:rsidP="009139A6">
      <w:r>
        <w:separator/>
      </w:r>
    </w:p>
  </w:footnote>
  <w:footnote w:type="continuationSeparator" w:id="0">
    <w:p w14:paraId="3E1063BF" w14:textId="77777777" w:rsidR="00573D6A" w:rsidRDefault="00573D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DFF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EF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B83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D6A"/>
    <w:rsid w:val="000666E0"/>
    <w:rsid w:val="002510B7"/>
    <w:rsid w:val="00573D6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B0575"/>
  <w15:chartTrackingRefBased/>
  <w15:docId w15:val="{77447381-D3A3-4081-88EF-6E772A5F5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73D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74/7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2023-12-09T20:15:00Z</dcterms:created>
  <dcterms:modified xsi:type="dcterms:W3CDTF">2023-12-09T20:15:00Z</dcterms:modified>
</cp:coreProperties>
</file>